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53B3C" w14:textId="55BC0A41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F518F">
        <w:rPr>
          <w:rFonts w:ascii="Arial" w:hAnsi="Arial" w:cs="Arial"/>
          <w:b/>
          <w:caps/>
          <w:sz w:val="28"/>
          <w:szCs w:val="28"/>
        </w:rPr>
        <w:t>2</w:t>
      </w:r>
      <w:r w:rsidR="000923A0">
        <w:rPr>
          <w:rFonts w:ascii="Arial" w:hAnsi="Arial" w:cs="Arial"/>
          <w:b/>
          <w:caps/>
          <w:sz w:val="28"/>
          <w:szCs w:val="28"/>
        </w:rPr>
        <w:t>211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5C7B896A" w:rsidR="00150EE2" w:rsidRPr="003E08EA" w:rsidRDefault="00333478" w:rsidP="00454CE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>Solicita</w:t>
            </w:r>
            <w:r w:rsidR="00BE4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23A0">
              <w:rPr>
                <w:rFonts w:ascii="Arial" w:hAnsi="Arial" w:cs="Arial"/>
                <w:sz w:val="20"/>
                <w:szCs w:val="20"/>
              </w:rPr>
              <w:t>pintura de lombada existente na Avenida Oliveira Viana, no Jardim Nova Esperança.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5DED937" w14:textId="51C35B39" w:rsidR="00AF518F" w:rsidRPr="00567CF4" w:rsidRDefault="00763A57" w:rsidP="00085BF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A59CE">
        <w:rPr>
          <w:rFonts w:ascii="Arial" w:hAnsi="Arial" w:cs="Arial"/>
          <w:b/>
        </w:rPr>
        <w:t>INDICAMOS</w:t>
      </w:r>
      <w:r w:rsidRPr="00DA59CE">
        <w:rPr>
          <w:rFonts w:ascii="Arial" w:hAnsi="Arial" w:cs="Arial"/>
        </w:rPr>
        <w:t xml:space="preserve"> ao Excelentíssimo Senhor Prefeito Municipal de Jacareí, Dr. </w:t>
      </w:r>
      <w:proofErr w:type="spellStart"/>
      <w:r w:rsidRPr="00567CF4">
        <w:rPr>
          <w:rFonts w:ascii="Arial" w:hAnsi="Arial" w:cs="Arial"/>
        </w:rPr>
        <w:t>Izaías</w:t>
      </w:r>
      <w:proofErr w:type="spellEnd"/>
      <w:r w:rsidRPr="00567CF4">
        <w:rPr>
          <w:rFonts w:ascii="Arial" w:hAnsi="Arial" w:cs="Arial"/>
        </w:rPr>
        <w:t xml:space="preserve"> José de Santana, sej</w:t>
      </w:r>
      <w:r w:rsidR="00C112EB" w:rsidRPr="00567CF4">
        <w:rPr>
          <w:rFonts w:ascii="Arial" w:hAnsi="Arial" w:cs="Arial"/>
        </w:rPr>
        <w:t>a</w:t>
      </w:r>
      <w:r w:rsidR="00D23BC7" w:rsidRPr="00567CF4">
        <w:rPr>
          <w:rFonts w:ascii="Arial" w:hAnsi="Arial" w:cs="Arial"/>
        </w:rPr>
        <w:t>m</w:t>
      </w:r>
      <w:r w:rsidR="00C744D9" w:rsidRPr="00567CF4">
        <w:rPr>
          <w:rFonts w:ascii="Arial" w:hAnsi="Arial" w:cs="Arial"/>
        </w:rPr>
        <w:t xml:space="preserve"> tomadas providências visando </w:t>
      </w:r>
      <w:r w:rsidR="00DA59CE" w:rsidRPr="00567CF4">
        <w:rPr>
          <w:rFonts w:ascii="Arial" w:hAnsi="Arial" w:cs="Arial"/>
        </w:rPr>
        <w:t xml:space="preserve">à </w:t>
      </w:r>
      <w:r w:rsidR="00567CF4" w:rsidRPr="00567CF4">
        <w:rPr>
          <w:rFonts w:ascii="Arial" w:hAnsi="Arial" w:cs="Arial"/>
        </w:rPr>
        <w:t>pintura de lombada existente na Avenida Oliveira Viana, no Jardim Nova Esperança.</w:t>
      </w:r>
    </w:p>
    <w:p w14:paraId="58A147E4" w14:textId="77777777" w:rsidR="00763A57" w:rsidRPr="00DA59CE" w:rsidRDefault="00763A57" w:rsidP="003E08E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A59CE">
        <w:rPr>
          <w:rFonts w:ascii="Arial" w:hAnsi="Arial" w:cs="Arial"/>
        </w:rPr>
        <w:t>Na expectativa de merecermos a atenção do Executivo Municipal, antecipamos os nossos agradecimentos e subscrevemos.</w:t>
      </w:r>
    </w:p>
    <w:p w14:paraId="28E9ED10" w14:textId="77777777" w:rsidR="005A3DEE" w:rsidRDefault="005A3DE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3138465F" w14:textId="5B5D42BB" w:rsidR="00DD5C1F" w:rsidRDefault="003A77BE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0923A0">
        <w:rPr>
          <w:rFonts w:ascii="Arial" w:hAnsi="Arial" w:cs="Arial"/>
        </w:rPr>
        <w:t>2 de dezem</w:t>
      </w:r>
      <w:r w:rsidR="00AF518F">
        <w:rPr>
          <w:rFonts w:ascii="Arial" w:hAnsi="Arial" w:cs="Arial"/>
        </w:rPr>
        <w:t xml:space="preserve">bro </w:t>
      </w:r>
      <w:r w:rsidR="003E08EA">
        <w:rPr>
          <w:rFonts w:ascii="Arial" w:hAnsi="Arial" w:cs="Arial"/>
        </w:rPr>
        <w:t xml:space="preserve">de </w:t>
      </w:r>
      <w:r w:rsidR="002E5A16">
        <w:rPr>
          <w:rFonts w:ascii="Arial" w:hAnsi="Arial" w:cs="Arial"/>
        </w:rPr>
        <w:t>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3E08E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14:paraId="1271FD64" w14:textId="33DDD01A" w:rsidR="004571C5" w:rsidRP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  <w:b/>
          <w:bCs/>
        </w:rPr>
      </w:pPr>
      <w:r w:rsidRPr="006E31DC">
        <w:rPr>
          <w:rFonts w:ascii="Arial" w:hAnsi="Arial" w:cs="Arial"/>
          <w:b/>
          <w:bCs/>
        </w:rPr>
        <w:t>VALMIR DO PARQUE MEIA LUA</w:t>
      </w:r>
    </w:p>
    <w:p w14:paraId="5F85432F" w14:textId="7FF354B0" w:rsidR="006E31DC" w:rsidRDefault="006E31DC" w:rsidP="003E08EA">
      <w:pPr>
        <w:tabs>
          <w:tab w:val="left" w:pos="-600"/>
          <w:tab w:val="left" w:pos="4508"/>
        </w:tabs>
        <w:spacing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sectPr w:rsidR="006E31D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5E4D0" w14:textId="77777777" w:rsidR="00E86A1A" w:rsidRDefault="00E86A1A">
      <w:r>
        <w:separator/>
      </w:r>
    </w:p>
  </w:endnote>
  <w:endnote w:type="continuationSeparator" w:id="0">
    <w:p w14:paraId="52A9D3B4" w14:textId="77777777" w:rsidR="00E86A1A" w:rsidRDefault="00E8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D9F93" w14:textId="77777777" w:rsidR="00E86A1A" w:rsidRDefault="00E86A1A">
      <w:r>
        <w:separator/>
      </w:r>
    </w:p>
  </w:footnote>
  <w:footnote w:type="continuationSeparator" w:id="0">
    <w:p w14:paraId="3D6CEC42" w14:textId="77777777" w:rsidR="00E86A1A" w:rsidRDefault="00E86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6AEC0" w14:textId="77777777"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049AB9DF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3ED94361" w14:textId="77777777" w:rsidR="00333478" w:rsidRDefault="0033347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2FFAAFE3" w14:textId="77777777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33478">
      <w:rPr>
        <w:rFonts w:ascii="Arial" w:hAnsi="Arial" w:cs="Arial"/>
        <w:b/>
        <w:sz w:val="20"/>
        <w:szCs w:val="20"/>
        <w:u w:val="single"/>
      </w:rPr>
      <w:t>1484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333478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3347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7777777"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3A748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5BF8"/>
    <w:rsid w:val="000866C7"/>
    <w:rsid w:val="00086F0A"/>
    <w:rsid w:val="00090FB1"/>
    <w:rsid w:val="000921C3"/>
    <w:rsid w:val="000923A0"/>
    <w:rsid w:val="00094490"/>
    <w:rsid w:val="000958D5"/>
    <w:rsid w:val="00097CAE"/>
    <w:rsid w:val="000F1D58"/>
    <w:rsid w:val="000F6251"/>
    <w:rsid w:val="001146D8"/>
    <w:rsid w:val="00140343"/>
    <w:rsid w:val="0014134A"/>
    <w:rsid w:val="0014591F"/>
    <w:rsid w:val="00150749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2052F"/>
    <w:rsid w:val="002306A6"/>
    <w:rsid w:val="00230859"/>
    <w:rsid w:val="00242027"/>
    <w:rsid w:val="00253C82"/>
    <w:rsid w:val="00273936"/>
    <w:rsid w:val="002A63FE"/>
    <w:rsid w:val="002A7434"/>
    <w:rsid w:val="002C4B2B"/>
    <w:rsid w:val="002C5C70"/>
    <w:rsid w:val="002D24ED"/>
    <w:rsid w:val="002D3D9E"/>
    <w:rsid w:val="002D7A3D"/>
    <w:rsid w:val="002E5A16"/>
    <w:rsid w:val="002F02DB"/>
    <w:rsid w:val="002F785A"/>
    <w:rsid w:val="0030168E"/>
    <w:rsid w:val="00317C1A"/>
    <w:rsid w:val="00323F0F"/>
    <w:rsid w:val="00333478"/>
    <w:rsid w:val="00347D5E"/>
    <w:rsid w:val="003638CC"/>
    <w:rsid w:val="00381797"/>
    <w:rsid w:val="003848C4"/>
    <w:rsid w:val="00385370"/>
    <w:rsid w:val="00386778"/>
    <w:rsid w:val="00397FF3"/>
    <w:rsid w:val="003A77BE"/>
    <w:rsid w:val="003B69D0"/>
    <w:rsid w:val="003E08EA"/>
    <w:rsid w:val="003E188F"/>
    <w:rsid w:val="00412795"/>
    <w:rsid w:val="0043610D"/>
    <w:rsid w:val="00454CE7"/>
    <w:rsid w:val="004571C5"/>
    <w:rsid w:val="00485098"/>
    <w:rsid w:val="00487D64"/>
    <w:rsid w:val="00493115"/>
    <w:rsid w:val="004A075D"/>
    <w:rsid w:val="004A7D99"/>
    <w:rsid w:val="004B69C5"/>
    <w:rsid w:val="004C24F2"/>
    <w:rsid w:val="004C2C30"/>
    <w:rsid w:val="004C6C78"/>
    <w:rsid w:val="004D32C5"/>
    <w:rsid w:val="004D47AA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61DA"/>
    <w:rsid w:val="00564368"/>
    <w:rsid w:val="00567CF4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680A"/>
    <w:rsid w:val="005D702D"/>
    <w:rsid w:val="005E138D"/>
    <w:rsid w:val="005E4172"/>
    <w:rsid w:val="00624472"/>
    <w:rsid w:val="006426AE"/>
    <w:rsid w:val="00674F7D"/>
    <w:rsid w:val="00681021"/>
    <w:rsid w:val="00682E6E"/>
    <w:rsid w:val="00690D1E"/>
    <w:rsid w:val="00691CF5"/>
    <w:rsid w:val="00692BEF"/>
    <w:rsid w:val="0069312F"/>
    <w:rsid w:val="00693CBB"/>
    <w:rsid w:val="006A370D"/>
    <w:rsid w:val="006B0B8E"/>
    <w:rsid w:val="006C59BC"/>
    <w:rsid w:val="006D6F7D"/>
    <w:rsid w:val="006E31DC"/>
    <w:rsid w:val="006E6581"/>
    <w:rsid w:val="006E7E66"/>
    <w:rsid w:val="006F0C36"/>
    <w:rsid w:val="006F21EE"/>
    <w:rsid w:val="006F4E64"/>
    <w:rsid w:val="006F54B0"/>
    <w:rsid w:val="006F7B0A"/>
    <w:rsid w:val="00715F74"/>
    <w:rsid w:val="00725E66"/>
    <w:rsid w:val="007274B8"/>
    <w:rsid w:val="00727CDB"/>
    <w:rsid w:val="0073407F"/>
    <w:rsid w:val="0073784F"/>
    <w:rsid w:val="00743791"/>
    <w:rsid w:val="00761113"/>
    <w:rsid w:val="00763A57"/>
    <w:rsid w:val="00775A1B"/>
    <w:rsid w:val="007838DC"/>
    <w:rsid w:val="00785E88"/>
    <w:rsid w:val="00790509"/>
    <w:rsid w:val="00790911"/>
    <w:rsid w:val="007B227E"/>
    <w:rsid w:val="007D39FD"/>
    <w:rsid w:val="007E3F69"/>
    <w:rsid w:val="007F75CA"/>
    <w:rsid w:val="0080197E"/>
    <w:rsid w:val="00804F23"/>
    <w:rsid w:val="00806BFC"/>
    <w:rsid w:val="00810024"/>
    <w:rsid w:val="00820C13"/>
    <w:rsid w:val="00833E7C"/>
    <w:rsid w:val="008474F2"/>
    <w:rsid w:val="00850A88"/>
    <w:rsid w:val="00870972"/>
    <w:rsid w:val="00877E50"/>
    <w:rsid w:val="00887A4E"/>
    <w:rsid w:val="008909A4"/>
    <w:rsid w:val="008A0EB2"/>
    <w:rsid w:val="008C33AB"/>
    <w:rsid w:val="008C72B7"/>
    <w:rsid w:val="008D4ACC"/>
    <w:rsid w:val="008F1E6B"/>
    <w:rsid w:val="008F7625"/>
    <w:rsid w:val="00922964"/>
    <w:rsid w:val="009512E0"/>
    <w:rsid w:val="009579A2"/>
    <w:rsid w:val="0097504B"/>
    <w:rsid w:val="009768E6"/>
    <w:rsid w:val="00997DC3"/>
    <w:rsid w:val="009A2ABD"/>
    <w:rsid w:val="009B207E"/>
    <w:rsid w:val="009B32F8"/>
    <w:rsid w:val="009D0F6E"/>
    <w:rsid w:val="009D50D4"/>
    <w:rsid w:val="009D512F"/>
    <w:rsid w:val="009E1F05"/>
    <w:rsid w:val="009E1F90"/>
    <w:rsid w:val="009E6B3F"/>
    <w:rsid w:val="00A20455"/>
    <w:rsid w:val="00A21A8C"/>
    <w:rsid w:val="00A349F1"/>
    <w:rsid w:val="00A46B01"/>
    <w:rsid w:val="00A844CE"/>
    <w:rsid w:val="00A92CB9"/>
    <w:rsid w:val="00AA3DAC"/>
    <w:rsid w:val="00AA6FC7"/>
    <w:rsid w:val="00AC24F9"/>
    <w:rsid w:val="00AC712C"/>
    <w:rsid w:val="00AD6B47"/>
    <w:rsid w:val="00AE447C"/>
    <w:rsid w:val="00AF518F"/>
    <w:rsid w:val="00B06B4B"/>
    <w:rsid w:val="00B078F7"/>
    <w:rsid w:val="00B10E9F"/>
    <w:rsid w:val="00B217B8"/>
    <w:rsid w:val="00B25009"/>
    <w:rsid w:val="00B34959"/>
    <w:rsid w:val="00B41F4D"/>
    <w:rsid w:val="00B57E0F"/>
    <w:rsid w:val="00B6134A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4AE2"/>
    <w:rsid w:val="00BF791A"/>
    <w:rsid w:val="00C06926"/>
    <w:rsid w:val="00C06BEA"/>
    <w:rsid w:val="00C112EB"/>
    <w:rsid w:val="00C26A41"/>
    <w:rsid w:val="00C36E68"/>
    <w:rsid w:val="00C42806"/>
    <w:rsid w:val="00C44D39"/>
    <w:rsid w:val="00C45509"/>
    <w:rsid w:val="00C559B3"/>
    <w:rsid w:val="00C7080A"/>
    <w:rsid w:val="00C723F1"/>
    <w:rsid w:val="00C744D9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23BC7"/>
    <w:rsid w:val="00D36AC2"/>
    <w:rsid w:val="00D43F77"/>
    <w:rsid w:val="00D507D5"/>
    <w:rsid w:val="00D5430F"/>
    <w:rsid w:val="00D564F1"/>
    <w:rsid w:val="00D627F3"/>
    <w:rsid w:val="00D8365B"/>
    <w:rsid w:val="00DA59CE"/>
    <w:rsid w:val="00DB23E5"/>
    <w:rsid w:val="00DB48F6"/>
    <w:rsid w:val="00DD024E"/>
    <w:rsid w:val="00DD5C1F"/>
    <w:rsid w:val="00DE50DD"/>
    <w:rsid w:val="00DE5634"/>
    <w:rsid w:val="00DF4E91"/>
    <w:rsid w:val="00E0249F"/>
    <w:rsid w:val="00E07978"/>
    <w:rsid w:val="00E11F92"/>
    <w:rsid w:val="00E14F37"/>
    <w:rsid w:val="00E3022D"/>
    <w:rsid w:val="00E4292C"/>
    <w:rsid w:val="00E51448"/>
    <w:rsid w:val="00E52F99"/>
    <w:rsid w:val="00E66CFD"/>
    <w:rsid w:val="00E721EC"/>
    <w:rsid w:val="00E74A0F"/>
    <w:rsid w:val="00E86A1A"/>
    <w:rsid w:val="00E86C30"/>
    <w:rsid w:val="00E90791"/>
    <w:rsid w:val="00E90C30"/>
    <w:rsid w:val="00EB04D6"/>
    <w:rsid w:val="00EB0E52"/>
    <w:rsid w:val="00ED2065"/>
    <w:rsid w:val="00EF3335"/>
    <w:rsid w:val="00F16F74"/>
    <w:rsid w:val="00F2659C"/>
    <w:rsid w:val="00F27895"/>
    <w:rsid w:val="00F420E5"/>
    <w:rsid w:val="00F5150F"/>
    <w:rsid w:val="00F65C85"/>
    <w:rsid w:val="00F73DA3"/>
    <w:rsid w:val="00F845A1"/>
    <w:rsid w:val="00FA3CFC"/>
    <w:rsid w:val="00FB00FA"/>
    <w:rsid w:val="00FC1C13"/>
    <w:rsid w:val="00FC463E"/>
    <w:rsid w:val="00FC5C39"/>
    <w:rsid w:val="00FD0AD6"/>
    <w:rsid w:val="00FE28F8"/>
    <w:rsid w:val="00FE3B6B"/>
    <w:rsid w:val="00FF3EDF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6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946D2-D06D-4A2C-BF32-20A2E173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6</cp:revision>
  <cp:lastPrinted>2017-01-27T16:52:00Z</cp:lastPrinted>
  <dcterms:created xsi:type="dcterms:W3CDTF">2020-11-30T17:18:00Z</dcterms:created>
  <dcterms:modified xsi:type="dcterms:W3CDTF">2020-11-30T22:47:00Z</dcterms:modified>
</cp:coreProperties>
</file>